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D0B" w14:textId="77777777" w:rsidR="008252B0" w:rsidRPr="004075F8" w:rsidRDefault="00C575B4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>08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31554F"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22BFC130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31632162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4304895D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03CA1" w:rsidRPr="004075F8" w14:paraId="54A998F8" w14:textId="77777777" w:rsidTr="000B2C5A">
        <w:tc>
          <w:tcPr>
            <w:tcW w:w="4605" w:type="dxa"/>
            <w:shd w:val="clear" w:color="auto" w:fill="F2F2F2"/>
          </w:tcPr>
          <w:p w14:paraId="201689AE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1BACAA56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0F5BB7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4A3E5758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07C2AB9C" w14:textId="77777777" w:rsidTr="000B2C5A">
        <w:tc>
          <w:tcPr>
            <w:tcW w:w="4605" w:type="dxa"/>
            <w:shd w:val="clear" w:color="auto" w:fill="F2F2F2"/>
          </w:tcPr>
          <w:p w14:paraId="095E3F4F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sdt>
          <w:sdtPr>
            <w:rPr>
              <w:rFonts w:ascii="Arial" w:hAnsi="Arial" w:cs="Arial"/>
            </w:rPr>
            <w:id w:val="831266917"/>
            <w:placeholder>
              <w:docPart w:val="2E1CEA4EADB6452E952C9E2BA73FC3F2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FAF6BAC" w14:textId="4F37396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3F958BD6" w14:textId="77777777" w:rsidTr="000B2C5A">
        <w:tc>
          <w:tcPr>
            <w:tcW w:w="4605" w:type="dxa"/>
            <w:shd w:val="clear" w:color="auto" w:fill="F2F2F2"/>
          </w:tcPr>
          <w:p w14:paraId="523E388B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2115475075"/>
            <w:placeholder>
              <w:docPart w:val="38A92A011E634D0DB11531CD970B9BC3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80C012A" w14:textId="3F02271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75180872" w14:textId="77777777" w:rsidTr="000B2C5A">
        <w:tc>
          <w:tcPr>
            <w:tcW w:w="4605" w:type="dxa"/>
            <w:shd w:val="clear" w:color="auto" w:fill="F2F2F2"/>
          </w:tcPr>
          <w:p w14:paraId="672279F0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1070230781"/>
            <w:placeholder>
              <w:docPart w:val="FE5E9CB7751B40B3925F1DCBB7E94254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0ACED4A" w14:textId="4808E1A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5EAA80A3" w14:textId="77777777" w:rsidTr="000B2C5A">
        <w:tc>
          <w:tcPr>
            <w:tcW w:w="4605" w:type="dxa"/>
            <w:shd w:val="clear" w:color="auto" w:fill="F2F2F2"/>
          </w:tcPr>
          <w:p w14:paraId="3608F214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958638018"/>
            <w:placeholder>
              <w:docPart w:val="CFFD3916C3B446789B4403071422DA38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103BBC11" w14:textId="4945AED5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E15CA5A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39ED7A03" w14:textId="77777777" w:rsidR="00655AAD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3500B012" w14:textId="23BA3770" w:rsidR="00603CA1" w:rsidRPr="004075F8" w:rsidRDefault="00655AAD" w:rsidP="00603CA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924833326"/>
          <w:placeholder>
            <w:docPart w:val="B08C9B60BB3E46EC8B0791E52FBF87AD"/>
          </w:placeholder>
          <w:showingPlcHdr/>
          <w:text/>
        </w:sdtPr>
        <w:sdtEndPr/>
        <w:sdtContent>
          <w:r w:rsidRPr="00353642">
            <w:rPr>
              <w:rStyle w:val="Platzhaltertext"/>
            </w:rPr>
            <w:t>Klicken oder tippen Sie hier, um Text einzugeben.</w:t>
          </w:r>
        </w:sdtContent>
      </w:sdt>
    </w:p>
    <w:p w14:paraId="766F600D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70CB04D9" w14:textId="77777777" w:rsidR="00ED1196" w:rsidRPr="004075F8" w:rsidRDefault="00ED1196" w:rsidP="00603CA1">
      <w:pPr>
        <w:spacing w:after="0" w:line="240" w:lineRule="auto"/>
        <w:jc w:val="both"/>
        <w:rPr>
          <w:rFonts w:ascii="Arial" w:hAnsi="Arial" w:cs="Arial"/>
        </w:rPr>
      </w:pPr>
    </w:p>
    <w:p w14:paraId="3785DF8F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25DE4BFD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5C15F6FC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404483720"/>
        <w:placeholder>
          <w:docPart w:val="E730C64B05EF4FEE9D0676612D5BC2F6"/>
        </w:placeholder>
        <w:showingPlcHdr/>
        <w:text/>
      </w:sdtPr>
      <w:sdtEndPr/>
      <w:sdtContent>
        <w:p w14:paraId="7955BFA2" w14:textId="49700D55" w:rsidR="00603CA1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69A5B46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15065AFD" w14:textId="77777777" w:rsidR="00603CA1" w:rsidRPr="004075F8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FDD5CA6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972902645"/>
        <w:placeholder>
          <w:docPart w:val="DefaultPlaceholder_-1854013440"/>
        </w:placeholder>
        <w:showingPlcHdr/>
        <w:text/>
      </w:sdtPr>
      <w:sdtEndPr/>
      <w:sdtContent>
        <w:p w14:paraId="5A3823BF" w14:textId="4EFDD831" w:rsidR="00B62076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44AEED8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6FC8B08C" w14:textId="53DFDB0A" w:rsidR="003F5BB2" w:rsidRDefault="00655AAD" w:rsidP="0018217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2F728" wp14:editId="3A4951F4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6181725" cy="666750"/>
                <wp:effectExtent l="0" t="0" r="2857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1ACCF" w14:textId="1A5BC19A" w:rsidR="00655AAD" w:rsidRDefault="00024423">
                            <w:sdt>
                              <w:sdtPr>
                                <w:id w:val="1956214405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1941111144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33CE144F" w14:textId="1D4C1EF2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2F72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.85pt;width:486.75pt;height:5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" fillcolor="white [3201]" strokeweight=".5pt">
                <v:textbox>
                  <w:txbxContent>
                    <w:p w14:paraId="38E1ACCF" w14:textId="1A5BC19A" w:rsidR="00655AAD" w:rsidRDefault="00024423">
                      <w:sdt>
                        <w:sdtPr>
                          <w:id w:val="1956214405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1941111144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33CE144F" w14:textId="1D4C1EF2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E58D9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1B66708B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23F86399" w14:textId="77777777" w:rsidR="00655AAD" w:rsidRPr="004075F8" w:rsidRDefault="00655AAD" w:rsidP="0018217A">
      <w:pPr>
        <w:spacing w:after="0" w:line="240" w:lineRule="auto"/>
        <w:rPr>
          <w:rFonts w:ascii="Arial" w:hAnsi="Arial" w:cs="Arial"/>
        </w:rPr>
      </w:pPr>
    </w:p>
    <w:p w14:paraId="4B9B6688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1427FF7D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57185410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0129D15E" w14:textId="7ED1F105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894542913"/>
        <w:placeholder>
          <w:docPart w:val="DefaultPlaceholder_-1854013440"/>
        </w:placeholder>
        <w:showingPlcHdr/>
        <w:text/>
      </w:sdtPr>
      <w:sdtEndPr/>
      <w:sdtContent>
        <w:p w14:paraId="3C51A2D8" w14:textId="67F82D80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53DC854" w14:textId="68EA611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38B2944E" w14:textId="2AD9FD9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5E24EF54" w14:textId="029B85E7" w:rsidR="00655AAD" w:rsidRDefault="001E7167" w:rsidP="003F5B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57BF2" wp14:editId="236C9A87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6181725" cy="666750"/>
                <wp:effectExtent l="0" t="0" r="2857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36D39" w14:textId="77777777" w:rsidR="00655AAD" w:rsidRDefault="00024423" w:rsidP="00655AAD">
                            <w:sdt>
                              <w:sdtPr>
                                <w:id w:val="1375116148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386067765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FB20E09" w14:textId="77777777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57BF2" id="Textfeld 3" o:spid="_x0000_s1027" type="#_x0000_t202" style="position:absolute;left:0;text-align:left;margin-left:0;margin-top:.15pt;width:486.75pt;height:52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qiNw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" fillcolor="white [3201]" strokeweight=".5pt">
                <v:textbox>
                  <w:txbxContent>
                    <w:p w14:paraId="42F36D39" w14:textId="77777777" w:rsidR="00655AAD" w:rsidRDefault="00024423" w:rsidP="00655AAD">
                      <w:sdt>
                        <w:sdtPr>
                          <w:id w:val="1375116148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386067765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FB20E09" w14:textId="77777777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925BE1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79108F6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1DDDD7B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0E032050" w14:textId="33A91EC8" w:rsidR="00655AAD" w:rsidRPr="004075F8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66809088" w14:textId="3D202B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386417944"/>
        <w:placeholder>
          <w:docPart w:val="DefaultPlaceholder_-1854013440"/>
        </w:placeholder>
        <w:showingPlcHdr/>
        <w:text/>
      </w:sdtPr>
      <w:sdtEndPr/>
      <w:sdtContent>
        <w:p w14:paraId="6D35B14E" w14:textId="5DDECA01" w:rsidR="003F5BB2" w:rsidRPr="004075F8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50F40322" w14:textId="425F3CCC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3C290405" w14:textId="7A0E9F3E" w:rsidR="003F5BB2" w:rsidRDefault="001E7167" w:rsidP="003F5B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D057F" wp14:editId="56FAD986">
                <wp:simplePos x="0" y="0"/>
                <wp:positionH relativeFrom="margin">
                  <wp:posOffset>-19050</wp:posOffset>
                </wp:positionH>
                <wp:positionV relativeFrom="paragraph">
                  <wp:posOffset>58420</wp:posOffset>
                </wp:positionV>
                <wp:extent cx="6181725" cy="666750"/>
                <wp:effectExtent l="0" t="0" r="28575" b="1905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CA0C93" w14:textId="77777777" w:rsidR="001E7167" w:rsidRDefault="00024423" w:rsidP="001E7167">
                            <w:sdt>
                              <w:sdtPr>
                                <w:id w:val="-13581923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243930747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8513A2C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D057F" id="Textfeld 5" o:spid="_x0000_s1028" type="#_x0000_t202" style="position:absolute;margin-left:-1.5pt;margin-top:4.6pt;width:486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7sGOg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" fillcolor="white [3201]" strokeweight=".5pt">
                <v:textbox>
                  <w:txbxContent>
                    <w:p w14:paraId="5ECA0C93" w14:textId="77777777" w:rsidR="001E7167" w:rsidRDefault="00024423" w:rsidP="001E7167">
                      <w:sdt>
                        <w:sdtPr>
                          <w:id w:val="-13581923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243930747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8513A2C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42C28B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FFA4433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E3AE9AC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2CA49CB7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69D1393F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5708182D" w14:textId="77777777" w:rsidR="001E7167" w:rsidRPr="004075F8" w:rsidRDefault="001E7167" w:rsidP="003F5BB2">
      <w:pPr>
        <w:spacing w:after="0" w:line="240" w:lineRule="auto"/>
        <w:rPr>
          <w:rFonts w:ascii="Arial" w:hAnsi="Arial" w:cs="Arial"/>
        </w:rPr>
      </w:pPr>
    </w:p>
    <w:p w14:paraId="0C8C1766" w14:textId="597971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1687364701"/>
        <w:placeholder>
          <w:docPart w:val="DefaultPlaceholder_-1854013440"/>
        </w:placeholder>
        <w:showingPlcHdr/>
        <w:text/>
      </w:sdtPr>
      <w:sdtEndPr/>
      <w:sdtContent>
        <w:p w14:paraId="1E955E9F" w14:textId="372804D2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218ABDE" w14:textId="4B99489C" w:rsidR="001E7167" w:rsidRPr="004075F8" w:rsidRDefault="001E7167" w:rsidP="003F5BB2">
      <w:pPr>
        <w:spacing w:after="0" w:line="240" w:lineRule="auto"/>
        <w:jc w:val="both"/>
        <w:rPr>
          <w:rFonts w:ascii="Arial" w:hAnsi="Arial" w:cs="Arial"/>
        </w:rPr>
      </w:pPr>
    </w:p>
    <w:p w14:paraId="127C9A45" w14:textId="77777777" w:rsidR="00603CA1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47823FFE" w14:textId="62EECAD4" w:rsidR="001E7167" w:rsidRPr="004075F8" w:rsidRDefault="001E7167" w:rsidP="003F5BB2">
      <w:pPr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80CB1" wp14:editId="3492232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6181725" cy="666750"/>
                <wp:effectExtent l="0" t="0" r="28575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3A8B70" w14:textId="77777777" w:rsidR="001E7167" w:rsidRDefault="00024423" w:rsidP="001E7167">
                            <w:sdt>
                              <w:sdtPr>
                                <w:id w:val="-7091842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870657233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2B042DE4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0CB1" id="Textfeld 4" o:spid="_x0000_s1029" type="#_x0000_t202" style="position:absolute;margin-left:0;margin-top:1.5pt;width:486.75pt;height:52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" fillcolor="white [3201]" strokeweight=".5pt">
                <v:textbox>
                  <w:txbxContent>
                    <w:p w14:paraId="523A8B70" w14:textId="77777777" w:rsidR="001E7167" w:rsidRDefault="00024423" w:rsidP="001E7167">
                      <w:sdt>
                        <w:sdtPr>
                          <w:id w:val="-7091842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870657233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2B042DE4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E7167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4F69" w14:textId="77777777" w:rsidR="008137B1" w:rsidRDefault="008137B1" w:rsidP="00D265F5">
      <w:pPr>
        <w:spacing w:after="0" w:line="240" w:lineRule="auto"/>
      </w:pPr>
      <w:r>
        <w:separator/>
      </w:r>
    </w:p>
  </w:endnote>
  <w:endnote w:type="continuationSeparator" w:id="0">
    <w:p w14:paraId="0889526F" w14:textId="77777777" w:rsidR="008137B1" w:rsidRDefault="008137B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B9A4" w14:textId="77777777" w:rsidR="00E81E76" w:rsidRPr="004E5263" w:rsidRDefault="004E5263" w:rsidP="004E5263">
    <w:pPr>
      <w:pStyle w:val="Fuzeile"/>
      <w:rPr>
        <w:lang w:val="de-DE"/>
      </w:rPr>
    </w:pP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3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5BAA" w14:textId="77777777" w:rsidR="008137B1" w:rsidRDefault="008137B1" w:rsidP="00D265F5">
      <w:pPr>
        <w:spacing w:after="0" w:line="240" w:lineRule="auto"/>
      </w:pPr>
      <w:r>
        <w:separator/>
      </w:r>
    </w:p>
  </w:footnote>
  <w:footnote w:type="continuationSeparator" w:id="0">
    <w:p w14:paraId="49FC4599" w14:textId="77777777" w:rsidR="008137B1" w:rsidRDefault="008137B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2746" w14:textId="630D7100" w:rsidR="002F0E84" w:rsidRPr="002947D8" w:rsidRDefault="00C575B4" w:rsidP="002947D8">
    <w:pPr>
      <w:pStyle w:val="Kopfzeile"/>
      <w:tabs>
        <w:tab w:val="clear" w:pos="4536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rFonts w:ascii="Arial" w:hAnsi="Arial" w:cs="Arial"/>
        <w:b/>
        <w:noProof/>
        <w:sz w:val="20"/>
        <w:szCs w:val="20"/>
      </w:rPr>
      <w:t>08</w:t>
    </w:r>
    <w:r w:rsidR="004E5263" w:rsidRPr="004E5263">
      <w:rPr>
        <w:rFonts w:ascii="Arial" w:hAnsi="Arial" w:cs="Arial"/>
        <w:b/>
        <w:noProof/>
        <w:sz w:val="20"/>
        <w:szCs w:val="20"/>
      </w:rPr>
      <w:t xml:space="preserve"> – Formblatt Bietergemeinschaft</w:t>
    </w:r>
    <w:r w:rsidR="00112830">
      <w:rPr>
        <w:rFonts w:ascii="Arial" w:hAnsi="Arial" w:cs="Arial"/>
        <w:b/>
        <w:noProof/>
        <w:sz w:val="20"/>
        <w:szCs w:val="20"/>
      </w:rPr>
      <w:tab/>
    </w:r>
    <w:r w:rsidR="00FE3004">
      <w:rPr>
        <w:noProof/>
      </w:rPr>
      <w:drawing>
        <wp:anchor distT="0" distB="0" distL="114300" distR="114300" simplePos="0" relativeHeight="251657728" behindDoc="1" locked="0" layoutInCell="1" allowOverlap="1" wp14:anchorId="0C1CF3F0" wp14:editId="63A5E9E9">
          <wp:simplePos x="0" y="0"/>
          <wp:positionH relativeFrom="page">
            <wp:posOffset>53340</wp:posOffset>
          </wp:positionH>
          <wp:positionV relativeFrom="page">
            <wp:posOffset>-174625</wp:posOffset>
          </wp:positionV>
          <wp:extent cx="7546975" cy="10666730"/>
          <wp:effectExtent l="0" t="0" r="0" b="0"/>
          <wp:wrapNone/>
          <wp:docPr id="1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2CD6">
      <w:rPr>
        <w:rFonts w:ascii="Arial" w:hAnsi="Arial" w:cs="Arial"/>
        <w:sz w:val="20"/>
        <w:szCs w:val="20"/>
        <w:lang w:val="de-DE"/>
      </w:rPr>
      <w:br/>
    </w:r>
    <w:r w:rsidR="006B6142">
      <w:rPr>
        <w:rFonts w:ascii="Arial" w:hAnsi="Arial" w:cs="Arial"/>
        <w:sz w:val="20"/>
        <w:szCs w:val="20"/>
      </w:rPr>
      <w:t xml:space="preserve">Verfahrensnummer </w:t>
    </w:r>
    <w:r w:rsidR="005B2902">
      <w:rPr>
        <w:rFonts w:ascii="Arial" w:hAnsi="Arial" w:cs="Arial"/>
        <w:sz w:val="20"/>
        <w:szCs w:val="20"/>
      </w:rPr>
      <w:t>060</w:t>
    </w:r>
    <w:r w:rsidR="0027008F">
      <w:rPr>
        <w:rFonts w:ascii="Arial" w:hAnsi="Arial" w:cs="Arial"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3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38445416">
    <w:abstractNumId w:val="2"/>
  </w:num>
  <w:num w:numId="3" w16cid:durableId="1515193536">
    <w:abstractNumId w:val="3"/>
  </w:num>
  <w:num w:numId="4" w16cid:durableId="186497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Pl4eVvS2xD0wFuZ2q8ymvS6lL0eqZ5gwhdIgbb+LwYAXHRhgiKp9AKlnFRY6/m/j6WUThMHRkHwsZGvhnQtLCQ==" w:salt="mJRmBWLzeNeQxlvIZYFQw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24423"/>
    <w:rsid w:val="000274D7"/>
    <w:rsid w:val="00032843"/>
    <w:rsid w:val="00033EB1"/>
    <w:rsid w:val="00034108"/>
    <w:rsid w:val="00043640"/>
    <w:rsid w:val="000529A5"/>
    <w:rsid w:val="00064D49"/>
    <w:rsid w:val="00065339"/>
    <w:rsid w:val="00070CBA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F4D58"/>
    <w:rsid w:val="00101267"/>
    <w:rsid w:val="00112830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17"/>
    <w:rsid w:val="001C1EC2"/>
    <w:rsid w:val="001C48DA"/>
    <w:rsid w:val="001C6885"/>
    <w:rsid w:val="001C6FB9"/>
    <w:rsid w:val="001E070E"/>
    <w:rsid w:val="001E08CA"/>
    <w:rsid w:val="001E7167"/>
    <w:rsid w:val="002034C2"/>
    <w:rsid w:val="00221970"/>
    <w:rsid w:val="00230159"/>
    <w:rsid w:val="002334B4"/>
    <w:rsid w:val="00240D2E"/>
    <w:rsid w:val="00243112"/>
    <w:rsid w:val="0025181B"/>
    <w:rsid w:val="00252DC1"/>
    <w:rsid w:val="002633E6"/>
    <w:rsid w:val="0027008F"/>
    <w:rsid w:val="00275934"/>
    <w:rsid w:val="00276EF1"/>
    <w:rsid w:val="00290688"/>
    <w:rsid w:val="002947D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508B8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3F7989"/>
    <w:rsid w:val="00401B91"/>
    <w:rsid w:val="00405020"/>
    <w:rsid w:val="004075F8"/>
    <w:rsid w:val="00410F56"/>
    <w:rsid w:val="00411518"/>
    <w:rsid w:val="0041374E"/>
    <w:rsid w:val="00414A0C"/>
    <w:rsid w:val="004156E3"/>
    <w:rsid w:val="0041747D"/>
    <w:rsid w:val="00420182"/>
    <w:rsid w:val="00437FC3"/>
    <w:rsid w:val="00437FF9"/>
    <w:rsid w:val="004457AF"/>
    <w:rsid w:val="004617D8"/>
    <w:rsid w:val="004620A2"/>
    <w:rsid w:val="00464E40"/>
    <w:rsid w:val="00475139"/>
    <w:rsid w:val="004954D7"/>
    <w:rsid w:val="004966D4"/>
    <w:rsid w:val="00497768"/>
    <w:rsid w:val="004C6FED"/>
    <w:rsid w:val="004E086C"/>
    <w:rsid w:val="004E393A"/>
    <w:rsid w:val="004E5263"/>
    <w:rsid w:val="004F2B8D"/>
    <w:rsid w:val="00512A6F"/>
    <w:rsid w:val="00535953"/>
    <w:rsid w:val="005370F7"/>
    <w:rsid w:val="00555B17"/>
    <w:rsid w:val="0057599A"/>
    <w:rsid w:val="005A761B"/>
    <w:rsid w:val="005B2902"/>
    <w:rsid w:val="005B61F9"/>
    <w:rsid w:val="005C3A3F"/>
    <w:rsid w:val="005D66CF"/>
    <w:rsid w:val="005E61C7"/>
    <w:rsid w:val="005F56CE"/>
    <w:rsid w:val="0060005C"/>
    <w:rsid w:val="00603CA1"/>
    <w:rsid w:val="00606502"/>
    <w:rsid w:val="006071A2"/>
    <w:rsid w:val="00612BED"/>
    <w:rsid w:val="006159D6"/>
    <w:rsid w:val="0063003D"/>
    <w:rsid w:val="00630BC1"/>
    <w:rsid w:val="0063268D"/>
    <w:rsid w:val="0064391A"/>
    <w:rsid w:val="00646064"/>
    <w:rsid w:val="00653712"/>
    <w:rsid w:val="00654FC1"/>
    <w:rsid w:val="00655AAD"/>
    <w:rsid w:val="00680254"/>
    <w:rsid w:val="00686F6E"/>
    <w:rsid w:val="006A116B"/>
    <w:rsid w:val="006A5D55"/>
    <w:rsid w:val="006B6142"/>
    <w:rsid w:val="006C0E59"/>
    <w:rsid w:val="006C6232"/>
    <w:rsid w:val="006C658B"/>
    <w:rsid w:val="006D32A5"/>
    <w:rsid w:val="006E2CD6"/>
    <w:rsid w:val="006E6B98"/>
    <w:rsid w:val="006F1A5B"/>
    <w:rsid w:val="00711451"/>
    <w:rsid w:val="00714822"/>
    <w:rsid w:val="00715539"/>
    <w:rsid w:val="00721167"/>
    <w:rsid w:val="00725706"/>
    <w:rsid w:val="00726C3C"/>
    <w:rsid w:val="007418A2"/>
    <w:rsid w:val="00741C3D"/>
    <w:rsid w:val="00741EC3"/>
    <w:rsid w:val="00762B8A"/>
    <w:rsid w:val="00765E10"/>
    <w:rsid w:val="00773B2F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E4C29"/>
    <w:rsid w:val="007E6D96"/>
    <w:rsid w:val="007E7D1C"/>
    <w:rsid w:val="007F597A"/>
    <w:rsid w:val="0080010A"/>
    <w:rsid w:val="00805BFB"/>
    <w:rsid w:val="0081239F"/>
    <w:rsid w:val="008137B1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0843"/>
    <w:rsid w:val="008A1A2E"/>
    <w:rsid w:val="008B3E37"/>
    <w:rsid w:val="008B5C5A"/>
    <w:rsid w:val="008B6DD3"/>
    <w:rsid w:val="008D2355"/>
    <w:rsid w:val="008D45A9"/>
    <w:rsid w:val="008D792E"/>
    <w:rsid w:val="0091678F"/>
    <w:rsid w:val="00921D57"/>
    <w:rsid w:val="00936F88"/>
    <w:rsid w:val="00941F1E"/>
    <w:rsid w:val="00943741"/>
    <w:rsid w:val="00964FAC"/>
    <w:rsid w:val="00971939"/>
    <w:rsid w:val="00981B70"/>
    <w:rsid w:val="00991503"/>
    <w:rsid w:val="0099275A"/>
    <w:rsid w:val="00994512"/>
    <w:rsid w:val="009A0427"/>
    <w:rsid w:val="009A4A78"/>
    <w:rsid w:val="009D221B"/>
    <w:rsid w:val="009E3A64"/>
    <w:rsid w:val="009F4A9A"/>
    <w:rsid w:val="00A07886"/>
    <w:rsid w:val="00A11CC2"/>
    <w:rsid w:val="00A149F5"/>
    <w:rsid w:val="00A17C47"/>
    <w:rsid w:val="00A21BA9"/>
    <w:rsid w:val="00A42586"/>
    <w:rsid w:val="00A43786"/>
    <w:rsid w:val="00A50F2A"/>
    <w:rsid w:val="00A74804"/>
    <w:rsid w:val="00A900DF"/>
    <w:rsid w:val="00A91436"/>
    <w:rsid w:val="00AA3D0A"/>
    <w:rsid w:val="00AB06AC"/>
    <w:rsid w:val="00AB75B6"/>
    <w:rsid w:val="00AB7B13"/>
    <w:rsid w:val="00AC6853"/>
    <w:rsid w:val="00AD5771"/>
    <w:rsid w:val="00AE0E01"/>
    <w:rsid w:val="00AE202B"/>
    <w:rsid w:val="00AE697D"/>
    <w:rsid w:val="00AF0627"/>
    <w:rsid w:val="00B05494"/>
    <w:rsid w:val="00B10716"/>
    <w:rsid w:val="00B15EBA"/>
    <w:rsid w:val="00B173AD"/>
    <w:rsid w:val="00B2588A"/>
    <w:rsid w:val="00B43A61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575B4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C3DF5"/>
    <w:rsid w:val="00CD79E8"/>
    <w:rsid w:val="00CE21CA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D5AFC"/>
    <w:rsid w:val="00DE66B7"/>
    <w:rsid w:val="00E13EDE"/>
    <w:rsid w:val="00E21E36"/>
    <w:rsid w:val="00E25B94"/>
    <w:rsid w:val="00E2647B"/>
    <w:rsid w:val="00E30812"/>
    <w:rsid w:val="00E323A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C1359"/>
    <w:rsid w:val="00EC6DFD"/>
    <w:rsid w:val="00ED1196"/>
    <w:rsid w:val="00ED492B"/>
    <w:rsid w:val="00ED6780"/>
    <w:rsid w:val="00ED6C7C"/>
    <w:rsid w:val="00EE5F40"/>
    <w:rsid w:val="00EE7FF9"/>
    <w:rsid w:val="00EF63A5"/>
    <w:rsid w:val="00F00D97"/>
    <w:rsid w:val="00F00FF1"/>
    <w:rsid w:val="00F044EC"/>
    <w:rsid w:val="00F15352"/>
    <w:rsid w:val="00F212C2"/>
    <w:rsid w:val="00F2647C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3004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3B964"/>
  <w15:chartTrackingRefBased/>
  <w15:docId w15:val="{BC4B353B-4512-4D3D-9C8C-FDECB883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55A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C2BC7-D997-44AE-9C42-F00E162C73E5}"/>
      </w:docPartPr>
      <w:docPartBody>
        <w:p w:rsidR="00942FAA" w:rsidRDefault="00942FAA"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1CEA4EADB6452E952C9E2BA73FC3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DC2FC4-8120-433D-B0DF-A2207C39E184}"/>
      </w:docPartPr>
      <w:docPartBody>
        <w:p w:rsidR="00942FAA" w:rsidRDefault="00942FAA" w:rsidP="00942FAA">
          <w:pPr>
            <w:pStyle w:val="2E1CEA4EADB6452E952C9E2BA73FC3F2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A92A011E634D0DB11531CD970B9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82C80-6437-4DC0-9003-40754119D9D0}"/>
      </w:docPartPr>
      <w:docPartBody>
        <w:p w:rsidR="00942FAA" w:rsidRDefault="00942FAA" w:rsidP="00942FAA">
          <w:pPr>
            <w:pStyle w:val="38A92A011E634D0DB11531CD970B9BC3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E9CB7751B40B3925F1DCBB7E94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DA5AF-C6E4-41F6-BE0A-B8D7847C2F41}"/>
      </w:docPartPr>
      <w:docPartBody>
        <w:p w:rsidR="00942FAA" w:rsidRDefault="00942FAA" w:rsidP="00942FAA">
          <w:pPr>
            <w:pStyle w:val="FE5E9CB7751B40B3925F1DCBB7E94254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FD3916C3B446789B4403071422D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DD53F-0415-4237-ACE7-2E50A5182861}"/>
      </w:docPartPr>
      <w:docPartBody>
        <w:p w:rsidR="00942FAA" w:rsidRDefault="00942FAA" w:rsidP="00942FAA">
          <w:pPr>
            <w:pStyle w:val="CFFD3916C3B446789B4403071422DA38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C9B60BB3E46EC8B0791E52FBF87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1AA4A-2000-497B-94F1-E44763E93BBA}"/>
      </w:docPartPr>
      <w:docPartBody>
        <w:p w:rsidR="00942FAA" w:rsidRDefault="00942FAA" w:rsidP="00942FAA">
          <w:pPr>
            <w:pStyle w:val="B08C9B60BB3E46EC8B0791E52FBF87AD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0C64B05EF4FEE9D0676612D5BC2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DEBF5-97B5-48F8-84F7-845B673B2EFD}"/>
      </w:docPartPr>
      <w:docPartBody>
        <w:p w:rsidR="00942FAA" w:rsidRDefault="00942FAA" w:rsidP="00942FAA">
          <w:pPr>
            <w:pStyle w:val="E730C64B05EF4FEE9D0676612D5BC2F6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AA"/>
    <w:rsid w:val="00243112"/>
    <w:rsid w:val="00942FAA"/>
    <w:rsid w:val="00D0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42FAA"/>
    <w:rPr>
      <w:color w:val="666666"/>
    </w:rPr>
  </w:style>
  <w:style w:type="paragraph" w:customStyle="1" w:styleId="2E1CEA4EADB6452E952C9E2BA73FC3F2">
    <w:name w:val="2E1CEA4EADB6452E952C9E2BA73FC3F2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8A92A011E634D0DB11531CD970B9BC3">
    <w:name w:val="38A92A011E634D0DB11531CD970B9BC3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E5E9CB7751B40B3925F1DCBB7E94254">
    <w:name w:val="FE5E9CB7751B40B3925F1DCBB7E94254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FFD3916C3B446789B4403071422DA38">
    <w:name w:val="CFFD3916C3B446789B4403071422DA38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08C9B60BB3E46EC8B0791E52FBF87AD">
    <w:name w:val="B08C9B60BB3E46EC8B0791E52FBF87AD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730C64B05EF4FEE9D0676612D5BC2F6">
    <w:name w:val="E730C64B05EF4FEE9D0676612D5BC2F6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385D-84BF-46DD-943B-A284F84D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261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5</cp:revision>
  <cp:lastPrinted>2020-03-09T13:36:00Z</cp:lastPrinted>
  <dcterms:created xsi:type="dcterms:W3CDTF">2026-07-31T13:20:00Z</dcterms:created>
  <dcterms:modified xsi:type="dcterms:W3CDTF">2026-07-31T15:24:00Z</dcterms:modified>
</cp:coreProperties>
</file>